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Dudley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Dudley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Dudley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Dudley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Dudley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Dudley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Dudley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Dudley is estimated to be </w:t>
      </w:r>
      <w:r w:rsidRPr="00773DF7">
        <w:rPr>
          <w:rFonts w:ascii="Libre Franklin Light" w:eastAsia="Times New Roman" w:hAnsi="Libre Franklin Light" w:cs="Calibri Light"/>
          <w:b/>
          <w:bCs/>
          <w:color w:val="C45911" w:themeColor="accent2" w:themeShade="BF"/>
        </w:rPr>
        <w:t xml:space="preserve">£2,423,312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Dudley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Dudley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d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Dudley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d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Dudley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Dudley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d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Dudley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Dudley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Dudley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Dudley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Dudley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Dudley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£2,423,312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Dudley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£39,472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£816,298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£58,477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£16,447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£30,152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£1,462,466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£2,423,312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Dudley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Dudley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Dudley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Dudley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Dudley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Dudley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Dudley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Dudley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FDC1590-C100-4335-B129-208839E724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